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B220D8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пер. Осенний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B220D8">
        <w:rPr>
          <w:i/>
          <w:iCs/>
        </w:rPr>
        <w:t>От 0+0 до 0+344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674"/>
        <w:gridCol w:w="991"/>
      </w:tblGrid>
      <w:tr w:rsidR="001842E0" w:rsidTr="00B220D8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1842E0" w:rsidTr="00B220D8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B220D8" w:rsidTr="00B220D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Pr="00B220D8" w:rsidRDefault="00B220D8" w:rsidP="00B220D8">
            <w:pPr>
              <w:rPr>
                <w:rFonts w:ascii="Arial" w:hAnsi="Arial" w:cs="Arial"/>
                <w:b/>
                <w:szCs w:val="16"/>
              </w:rPr>
            </w:pPr>
            <w:r w:rsidRPr="00B220D8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</w:tr>
      <w:tr w:rsidR="00B220D8" w:rsidTr="00B220D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B220D8" w:rsidTr="00B220D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0+153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</w:tr>
      <w:tr w:rsidR="00B220D8" w:rsidTr="00B220D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0+162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</w:tr>
      <w:tr w:rsidR="00B220D8" w:rsidTr="00B220D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0+341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</w:tr>
      <w:tr w:rsidR="00B220D8" w:rsidTr="00B220D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Pr="00B220D8" w:rsidRDefault="00B220D8" w:rsidP="00B220D8">
            <w:pPr>
              <w:rPr>
                <w:rFonts w:ascii="Arial" w:hAnsi="Arial" w:cs="Arial"/>
                <w:b/>
                <w:szCs w:val="16"/>
              </w:rPr>
            </w:pPr>
            <w:r w:rsidRPr="00B220D8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B220D8" w:rsidTr="00B220D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Pr="00B220D8" w:rsidRDefault="00B220D8" w:rsidP="00B220D8">
            <w:pPr>
              <w:rPr>
                <w:rFonts w:ascii="Arial" w:hAnsi="Arial" w:cs="Arial"/>
                <w:b/>
                <w:szCs w:val="16"/>
              </w:rPr>
            </w:pPr>
            <w:r w:rsidRPr="00B220D8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B220D8" w:rsidTr="00B220D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Pr="00B220D8" w:rsidRDefault="00B220D8" w:rsidP="00B220D8">
            <w:pPr>
              <w:rPr>
                <w:rFonts w:ascii="Arial" w:hAnsi="Arial" w:cs="Arial"/>
                <w:b/>
                <w:szCs w:val="16"/>
              </w:rPr>
            </w:pPr>
            <w:r w:rsidRPr="00B220D8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B220D8" w:rsidTr="00B220D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Pr="00B220D8" w:rsidRDefault="00B220D8" w:rsidP="00B220D8">
            <w:pPr>
              <w:rPr>
                <w:rFonts w:ascii="Arial" w:hAnsi="Arial" w:cs="Arial"/>
                <w:b/>
                <w:szCs w:val="16"/>
              </w:rPr>
            </w:pPr>
            <w:r w:rsidRPr="00B220D8">
              <w:rPr>
                <w:rFonts w:ascii="Arial" w:hAnsi="Arial" w:cs="Arial"/>
                <w:b/>
                <w:szCs w:val="16"/>
              </w:rPr>
              <w:t>Запрещающие знаки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</w:tr>
      <w:tr w:rsidR="00B220D8" w:rsidTr="00B220D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3.13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высоты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0+282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</w:tr>
      <w:tr w:rsidR="00B220D8" w:rsidTr="00B220D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3.13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высоты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0+319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B220D8" w:rsidTr="00B220D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Pr="00B220D8" w:rsidRDefault="00B220D8" w:rsidP="00B220D8">
            <w:pPr>
              <w:rPr>
                <w:rFonts w:ascii="Arial" w:hAnsi="Arial" w:cs="Arial"/>
                <w:b/>
                <w:szCs w:val="16"/>
              </w:rPr>
            </w:pPr>
            <w:r w:rsidRPr="00B220D8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B220D8" w:rsidTr="00B220D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Pr="00B220D8" w:rsidRDefault="00B220D8" w:rsidP="00B220D8">
            <w:pPr>
              <w:rPr>
                <w:rFonts w:ascii="Arial" w:hAnsi="Arial" w:cs="Arial"/>
                <w:b/>
                <w:szCs w:val="16"/>
              </w:rPr>
            </w:pPr>
            <w:r w:rsidRPr="00B220D8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B220D8" w:rsidTr="00B220D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Pr="00B220D8" w:rsidRDefault="00B220D8" w:rsidP="00B220D8">
            <w:pPr>
              <w:rPr>
                <w:rFonts w:ascii="Arial" w:hAnsi="Arial" w:cs="Arial"/>
                <w:b/>
                <w:szCs w:val="16"/>
              </w:rPr>
            </w:pPr>
            <w:r w:rsidRPr="00B220D8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B220D8" w:rsidTr="00B220D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Pr="00B220D8" w:rsidRDefault="00B220D8" w:rsidP="00B220D8">
            <w:pPr>
              <w:rPr>
                <w:rFonts w:ascii="Arial" w:hAnsi="Arial" w:cs="Arial"/>
                <w:b/>
                <w:szCs w:val="16"/>
              </w:rPr>
            </w:pPr>
            <w:r w:rsidRPr="00B220D8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B220D8" w:rsidTr="00B220D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Pr="00B220D8" w:rsidRDefault="00B220D8" w:rsidP="00B220D8">
            <w:pPr>
              <w:rPr>
                <w:rFonts w:ascii="Arial" w:hAnsi="Arial" w:cs="Arial"/>
                <w:b/>
                <w:szCs w:val="16"/>
              </w:rPr>
            </w:pPr>
            <w:r w:rsidRPr="00B220D8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1842E0" w:rsidTr="00B220D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B220D8">
            <w:pPr>
              <w:rPr>
                <w:rFonts w:ascii="Arial" w:hAnsi="Arial" w:cs="Arial"/>
                <w:szCs w:val="16"/>
              </w:rPr>
            </w:pPr>
            <w:bookmarkStart w:id="2" w:name="EXP1"/>
            <w:bookmarkEnd w:id="2"/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220D8" w:rsidRDefault="00B220D8" w:rsidP="00B220D8">
            <w:pPr>
              <w:rPr>
                <w:rFonts w:ascii="Arial" w:hAnsi="Arial" w:cs="Arial"/>
                <w:b/>
                <w:szCs w:val="16"/>
              </w:rPr>
            </w:pPr>
            <w:r w:rsidRPr="00B220D8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B220D8" w:rsidP="00B220D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B220D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B220D8" w:rsidRDefault="00B220D8" w:rsidP="00B220D8">
      <w:pPr>
        <w:pStyle w:val="a4"/>
        <w:rPr>
          <w:rFonts w:eastAsia="MS Mincho"/>
        </w:rPr>
      </w:pPr>
      <w:r>
        <w:rPr>
          <w:rFonts w:eastAsia="MS Mincho"/>
        </w:rPr>
        <w:br w:type="page"/>
      </w:r>
      <w:r>
        <w:lastRenderedPageBreak/>
        <w:t>Ведомость размещения искусственного освещения</w:t>
      </w:r>
    </w:p>
    <w:p w:rsidR="00B220D8" w:rsidRDefault="00B220D8" w:rsidP="00B220D8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пер. Осенний</w:t>
      </w:r>
    </w:p>
    <w:p w:rsidR="00B220D8" w:rsidRDefault="00B220D8" w:rsidP="00B220D8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0+344</w:t>
      </w:r>
    </w:p>
    <w:p w:rsidR="00B220D8" w:rsidRDefault="00B220D8" w:rsidP="00B220D8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B220D8" w:rsidTr="00B220D8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Протяженность, м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220D8" w:rsidTr="00B220D8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№п/п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Начало участка, км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участка, км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Проектируемые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установленные,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B220D8" w:rsidTr="005E2A5C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B220D8" w:rsidTr="005E2A5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5/5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</w:p>
        </w:tc>
      </w:tr>
      <w:tr w:rsidR="00B220D8" w:rsidTr="005E2A5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0+27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B220D8" w:rsidTr="005E2A5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0+46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0+46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B220D8" w:rsidTr="005E2A5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0+82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B220D8" w:rsidTr="005E2A5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0+152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0+152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B220D8" w:rsidTr="005E2A5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0+197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0+197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0D8" w:rsidRDefault="00B220D8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</w:tbl>
    <w:p w:rsidR="001842E0" w:rsidRDefault="001842E0">
      <w:pPr>
        <w:pStyle w:val="a3"/>
        <w:rPr>
          <w:rFonts w:eastAsia="MS Mincho"/>
        </w:rPr>
      </w:pPr>
    </w:p>
    <w:sectPr w:rsidR="001842E0" w:rsidSect="008677F0">
      <w:footerReference w:type="default" r:id="rId6"/>
      <w:footerReference w:type="first" r:id="rId7"/>
      <w:pgSz w:w="23814" w:h="16840" w:orient="landscape" w:code="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B70" w:rsidRDefault="00D14B70" w:rsidP="008677F0">
      <w:r>
        <w:separator/>
      </w:r>
    </w:p>
  </w:endnote>
  <w:endnote w:type="continuationSeparator" w:id="1">
    <w:p w:rsidR="00D14B70" w:rsidRDefault="00D14B70" w:rsidP="00867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7F0" w:rsidRDefault="008677F0" w:rsidP="008677F0">
    <w:pPr>
      <w:pStyle w:val="a8"/>
      <w:jc w:val="right"/>
    </w:pPr>
    <w:r>
      <w:t>70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7F0" w:rsidRDefault="008677F0" w:rsidP="008677F0">
    <w:pPr>
      <w:pStyle w:val="a8"/>
      <w:jc w:val="right"/>
    </w:pPr>
    <w:r>
      <w:t>69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B70" w:rsidRDefault="00D14B70" w:rsidP="008677F0">
      <w:r>
        <w:separator/>
      </w:r>
    </w:p>
  </w:footnote>
  <w:footnote w:type="continuationSeparator" w:id="1">
    <w:p w:rsidR="00D14B70" w:rsidRDefault="00D14B70" w:rsidP="008677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20D8"/>
    <w:rsid w:val="001842E0"/>
    <w:rsid w:val="001E71C9"/>
    <w:rsid w:val="00215347"/>
    <w:rsid w:val="008677F0"/>
    <w:rsid w:val="00B220D8"/>
    <w:rsid w:val="00CF1149"/>
    <w:rsid w:val="00D14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71C9"/>
    <w:rPr>
      <w:sz w:val="24"/>
      <w:szCs w:val="24"/>
    </w:rPr>
  </w:style>
  <w:style w:type="paragraph" w:styleId="1">
    <w:name w:val="heading 1"/>
    <w:basedOn w:val="a"/>
    <w:next w:val="a"/>
    <w:qFormat/>
    <w:rsid w:val="001E71C9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E71C9"/>
    <w:rPr>
      <w:rFonts w:ascii="Courier New" w:hAnsi="Courier New" w:cs="Courier New"/>
      <w:sz w:val="20"/>
      <w:szCs w:val="20"/>
    </w:rPr>
  </w:style>
  <w:style w:type="paragraph" w:styleId="a4">
    <w:name w:val="Title"/>
    <w:basedOn w:val="a"/>
    <w:link w:val="a5"/>
    <w:qFormat/>
    <w:rsid w:val="00B220D8"/>
    <w:pPr>
      <w:jc w:val="center"/>
    </w:pPr>
    <w:rPr>
      <w:rFonts w:ascii="Arial" w:hAnsi="Arial" w:cs="Arial"/>
      <w:b/>
      <w:bCs/>
    </w:rPr>
  </w:style>
  <w:style w:type="character" w:customStyle="1" w:styleId="a5">
    <w:name w:val="Название Знак"/>
    <w:basedOn w:val="a0"/>
    <w:link w:val="a4"/>
    <w:rsid w:val="00B220D8"/>
    <w:rPr>
      <w:rFonts w:ascii="Arial" w:hAnsi="Arial" w:cs="Arial"/>
      <w:b/>
      <w:bCs/>
      <w:sz w:val="24"/>
      <w:szCs w:val="24"/>
    </w:rPr>
  </w:style>
  <w:style w:type="paragraph" w:styleId="a6">
    <w:name w:val="header"/>
    <w:basedOn w:val="a"/>
    <w:link w:val="a7"/>
    <w:rsid w:val="008677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677F0"/>
    <w:rPr>
      <w:sz w:val="24"/>
      <w:szCs w:val="24"/>
    </w:rPr>
  </w:style>
  <w:style w:type="paragraph" w:styleId="a8">
    <w:name w:val="footer"/>
    <w:basedOn w:val="a"/>
    <w:link w:val="a9"/>
    <w:rsid w:val="008677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677F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6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2</cp:revision>
  <cp:lastPrinted>1601-01-01T00:00:00Z</cp:lastPrinted>
  <dcterms:created xsi:type="dcterms:W3CDTF">2017-11-22T11:55:00Z</dcterms:created>
  <dcterms:modified xsi:type="dcterms:W3CDTF">2017-11-22T12:03:00Z</dcterms:modified>
</cp:coreProperties>
</file>